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C16FB4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66784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71107">
        <w:rPr>
          <w:b/>
          <w:noProof/>
          <w:sz w:val="24"/>
        </w:rPr>
        <w:t>21</w:t>
      </w:r>
      <w:r w:rsidR="00966784">
        <w:rPr>
          <w:b/>
          <w:noProof/>
          <w:sz w:val="24"/>
        </w:rPr>
        <w:t>0865</w:t>
      </w:r>
    </w:p>
    <w:p w14:paraId="5DC21640" w14:textId="04866EF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66784">
        <w:rPr>
          <w:b/>
          <w:noProof/>
          <w:sz w:val="24"/>
        </w:rPr>
        <w:t>25 February</w:t>
      </w:r>
      <w:r w:rsidR="00230865">
        <w:rPr>
          <w:b/>
          <w:noProof/>
          <w:sz w:val="24"/>
        </w:rPr>
        <w:t>-</w:t>
      </w:r>
      <w:r w:rsidR="00966784">
        <w:rPr>
          <w:b/>
          <w:noProof/>
          <w:sz w:val="24"/>
        </w:rPr>
        <w:t>5</w:t>
      </w:r>
      <w:r w:rsidR="00230865">
        <w:rPr>
          <w:b/>
          <w:noProof/>
          <w:sz w:val="24"/>
        </w:rPr>
        <w:t xml:space="preserve"> </w:t>
      </w:r>
      <w:r w:rsidR="00966784">
        <w:rPr>
          <w:b/>
          <w:noProof/>
          <w:sz w:val="24"/>
        </w:rPr>
        <w:t>March</w:t>
      </w:r>
      <w:r w:rsidR="003674C0">
        <w:rPr>
          <w:b/>
          <w:noProof/>
          <w:sz w:val="24"/>
        </w:rPr>
        <w:t xml:space="preserve"> 202</w:t>
      </w:r>
      <w:r w:rsidR="00966784">
        <w:rPr>
          <w:b/>
          <w:noProof/>
          <w:sz w:val="24"/>
        </w:rPr>
        <w:t>1</w:t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  <w:r w:rsidR="003564ED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94DB45" w:rsidR="001E41F3" w:rsidRPr="00410371" w:rsidRDefault="00723E8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7512B">
              <w:rPr>
                <w:b/>
                <w:noProof/>
                <w:sz w:val="28"/>
              </w:rPr>
              <w:t>4.</w:t>
            </w:r>
            <w:r w:rsidR="006B4E0C">
              <w:rPr>
                <w:b/>
                <w:noProof/>
                <w:sz w:val="28"/>
              </w:rPr>
              <w:t>3</w:t>
            </w:r>
            <w:r w:rsidR="002068F3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3E9A27" w:rsidR="001E41F3" w:rsidRPr="00410371" w:rsidRDefault="009F663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F6634">
              <w:rPr>
                <w:b/>
                <w:noProof/>
                <w:sz w:val="28"/>
              </w:rPr>
              <w:t>3493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7C49F8" w:rsidR="001E41F3" w:rsidRPr="00410371" w:rsidRDefault="004348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6F2BB8" w:rsidR="001E41F3" w:rsidRPr="00410371" w:rsidRDefault="00BD5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B25D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B25DA">
              <w:rPr>
                <w:b/>
                <w:noProof/>
                <w:sz w:val="28"/>
              </w:rPr>
              <w:t>1</w:t>
            </w:r>
            <w:r w:rsidR="002068F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1E18D33" w:rsidR="00F25D98" w:rsidRDefault="00BD50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BC40A2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85D0351" w:rsidR="001E41F3" w:rsidRDefault="006B4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wrong timer</w:t>
            </w:r>
            <w:r w:rsidR="00966784">
              <w:rPr>
                <w:noProof/>
                <w:lang w:eastAsia="zh-CN"/>
              </w:rPr>
              <w:t xml:space="preserve"> number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D50DAE9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bookmarkStart w:id="1" w:name="_GoBack"/>
            <w:bookmarkEnd w:id="1"/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826703" w:rsidR="001E41F3" w:rsidRDefault="006B4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SAES</w:t>
            </w:r>
            <w:r w:rsidR="002068F3">
              <w:rPr>
                <w:noProof/>
              </w:rPr>
              <w:t>1</w:t>
            </w:r>
            <w:r w:rsidR="00BE2FA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3AED178" w:rsidR="001E41F3" w:rsidRDefault="00293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B4E0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348E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B4E0C">
              <w:rPr>
                <w:noProof/>
              </w:rPr>
              <w:t>14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AE5A28" w:rsidR="001E41F3" w:rsidRDefault="00434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F63F18" w:rsidR="001E41F3" w:rsidRDefault="00F10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A59B2">
              <w:rPr>
                <w:noProof/>
              </w:rPr>
              <w:t>7</w:t>
            </w:r>
          </w:p>
        </w:tc>
      </w:tr>
      <w:tr w:rsidR="00A8269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A8269A" w:rsidRDefault="00A8269A" w:rsidP="00A82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A8269A" w:rsidRDefault="00A8269A" w:rsidP="00A82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0D907B1" w:rsidR="00A8269A" w:rsidRPr="007C2097" w:rsidRDefault="00A8269A" w:rsidP="00A82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A8269A" w14:paraId="7421BB0F" w14:textId="77777777" w:rsidTr="00547111">
        <w:tc>
          <w:tcPr>
            <w:tcW w:w="1843" w:type="dxa"/>
          </w:tcPr>
          <w:p w14:paraId="7BF0D5B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C39B7" w14:textId="59F1DDA1" w:rsidR="00084CA2" w:rsidRDefault="006F4145" w:rsidP="006B4E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6B4E0C">
              <w:rPr>
                <w:noProof/>
                <w:lang w:eastAsia="zh-CN"/>
              </w:rPr>
              <w:t>wrong timer T2381 is used in abnormal case in UE under 6.5.4.5.</w:t>
            </w:r>
          </w:p>
          <w:p w14:paraId="4AB1CFBA" w14:textId="0A0CD708" w:rsidR="004C190B" w:rsidRPr="00A25C6D" w:rsidRDefault="004C190B" w:rsidP="004C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A3249" w14:textId="69597564" w:rsidR="00334B51" w:rsidRDefault="006B4E0C" w:rsidP="004C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T2381 to T3481</w:t>
            </w:r>
            <w:r w:rsidR="00AE7472">
              <w:rPr>
                <w:noProof/>
                <w:lang w:eastAsia="zh-CN"/>
              </w:rPr>
              <w:t>.</w:t>
            </w:r>
          </w:p>
          <w:p w14:paraId="76C0712C" w14:textId="78B0FE56" w:rsidR="00AE7472" w:rsidRPr="00334B51" w:rsidRDefault="00AE7472" w:rsidP="004C1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8269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ADE713" w:rsidR="00A8269A" w:rsidRPr="009E2EA8" w:rsidRDefault="006B4E0C" w:rsidP="00DC6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T2381 does not exist and T3481 is not stopped</w:t>
            </w:r>
            <w:r w:rsidR="00AE7472">
              <w:rPr>
                <w:noProof/>
                <w:lang w:eastAsia="zh-CN"/>
              </w:rPr>
              <w:t>.</w:t>
            </w:r>
          </w:p>
        </w:tc>
      </w:tr>
      <w:tr w:rsidR="00A8269A" w14:paraId="2E02AFEF" w14:textId="77777777" w:rsidTr="00547111">
        <w:tc>
          <w:tcPr>
            <w:tcW w:w="2694" w:type="dxa"/>
            <w:gridSpan w:val="2"/>
          </w:tcPr>
          <w:p w14:paraId="0B18EFDB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AA2EB5" w:rsidR="00A8269A" w:rsidRDefault="00467A96" w:rsidP="00A826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6.5.4.5</w:t>
            </w:r>
          </w:p>
        </w:tc>
      </w:tr>
      <w:tr w:rsidR="00A8269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A8269A" w:rsidRDefault="00A8269A" w:rsidP="00A8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269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269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A8269A" w:rsidRDefault="00A8269A" w:rsidP="00A82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A8269A" w:rsidRDefault="00A8269A" w:rsidP="00A82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A8269A" w:rsidRDefault="00A8269A" w:rsidP="00A82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269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A8269A" w:rsidRDefault="00A8269A" w:rsidP="00A82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A8269A" w:rsidRDefault="00A8269A" w:rsidP="00A8269A">
            <w:pPr>
              <w:pStyle w:val="CRCoverPage"/>
              <w:spacing w:after="0"/>
              <w:rPr>
                <w:noProof/>
              </w:rPr>
            </w:pPr>
          </w:p>
        </w:tc>
      </w:tr>
      <w:tr w:rsidR="00A8269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8269A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A8269A" w:rsidRPr="008863B9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A8269A" w:rsidRPr="008863B9" w:rsidRDefault="00A8269A" w:rsidP="00A82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269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A8269A" w:rsidRDefault="00A8269A" w:rsidP="00A82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A8269A" w:rsidRDefault="00A8269A" w:rsidP="00A82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86791" w14:textId="1D2EABB2" w:rsidR="00724B68" w:rsidRDefault="00724B68" w:rsidP="00724B68">
      <w:pPr>
        <w:jc w:val="center"/>
        <w:rPr>
          <w:lang w:eastAsia="zh-CN"/>
        </w:rPr>
      </w:pPr>
      <w:bookmarkStart w:id="3" w:name="_Toc22039946"/>
      <w:bookmarkStart w:id="4" w:name="_Toc25070655"/>
      <w:bookmarkStart w:id="5" w:name="_Toc34388570"/>
      <w:bookmarkStart w:id="6" w:name="_Toc34404341"/>
      <w:bookmarkStart w:id="7" w:name="_Toc45282169"/>
      <w:bookmarkStart w:id="8" w:name="_Toc45882555"/>
      <w:bookmarkStart w:id="9" w:name="_Toc34388651"/>
      <w:bookmarkStart w:id="10" w:name="_Toc34404422"/>
      <w:bookmarkStart w:id="11" w:name="_Toc45282252"/>
      <w:bookmarkStart w:id="12" w:name="_Toc45882638"/>
      <w:r w:rsidRPr="00724B68">
        <w:rPr>
          <w:rFonts w:hint="eastAsia"/>
          <w:highlight w:val="yellow"/>
          <w:lang w:eastAsia="zh-CN"/>
        </w:rPr>
        <w:lastRenderedPageBreak/>
        <w:t>*</w:t>
      </w:r>
      <w:r w:rsidRPr="00724B68">
        <w:rPr>
          <w:highlight w:val="yellow"/>
          <w:lang w:eastAsia="zh-CN"/>
        </w:rPr>
        <w:t>**** First of change *****</w:t>
      </w:r>
    </w:p>
    <w:p w14:paraId="5BCFCD79" w14:textId="77777777" w:rsidR="006B4E0C" w:rsidRPr="00CC0C94" w:rsidRDefault="006B4E0C" w:rsidP="006B4E0C">
      <w:pPr>
        <w:pStyle w:val="4"/>
        <w:rPr>
          <w:lang w:eastAsia="ko-KR"/>
        </w:rPr>
      </w:pPr>
      <w:bookmarkStart w:id="13" w:name="_Toc20218151"/>
      <w:bookmarkStart w:id="14" w:name="_Toc27744036"/>
      <w:bookmarkStart w:id="15" w:name="_Toc35959608"/>
      <w:bookmarkStart w:id="16" w:name="_Toc45203041"/>
      <w:bookmarkStart w:id="17" w:name="_Toc45700417"/>
      <w:bookmarkStart w:id="18" w:name="_Toc51920153"/>
      <w:r w:rsidRPr="00CC0C94">
        <w:t>6.</w:t>
      </w:r>
      <w:r w:rsidRPr="00CC0C94">
        <w:rPr>
          <w:rFonts w:hint="eastAsia"/>
          <w:lang w:eastAsia="ko-KR"/>
        </w:rPr>
        <w:t>5</w:t>
      </w:r>
      <w:r w:rsidRPr="00CC0C94">
        <w:t>.</w:t>
      </w:r>
      <w:r w:rsidRPr="00CC0C94">
        <w:rPr>
          <w:rFonts w:hint="eastAsia"/>
          <w:lang w:eastAsia="ko-KR"/>
        </w:rPr>
        <w:t>4</w:t>
      </w:r>
      <w:r w:rsidRPr="00CC0C94">
        <w:t>.5</w:t>
      </w:r>
      <w:r w:rsidRPr="00CC0C94">
        <w:tab/>
        <w:t>Abnormal cases</w:t>
      </w:r>
      <w:r w:rsidRPr="00CC0C94">
        <w:rPr>
          <w:rFonts w:hint="eastAsia"/>
          <w:lang w:eastAsia="ko-KR"/>
        </w:rPr>
        <w:t xml:space="preserve"> in the UE</w:t>
      </w:r>
      <w:bookmarkEnd w:id="13"/>
      <w:bookmarkEnd w:id="14"/>
      <w:bookmarkEnd w:id="15"/>
      <w:bookmarkEnd w:id="16"/>
      <w:bookmarkEnd w:id="17"/>
      <w:bookmarkEnd w:id="18"/>
    </w:p>
    <w:p w14:paraId="4E0A87D4" w14:textId="77777777" w:rsidR="006B4E0C" w:rsidRPr="00CC0C94" w:rsidRDefault="006B4E0C" w:rsidP="006B4E0C">
      <w:pPr>
        <w:rPr>
          <w:noProof/>
          <w:lang w:val="en-US" w:eastAsia="ko-KR"/>
        </w:rPr>
      </w:pPr>
      <w:r w:rsidRPr="00CC0C94">
        <w:rPr>
          <w:rFonts w:hint="eastAsia"/>
          <w:noProof/>
          <w:lang w:val="en-US" w:eastAsia="ko-KR"/>
        </w:rPr>
        <w:t>The following abnormal cases can be identified:</w:t>
      </w:r>
    </w:p>
    <w:p w14:paraId="0509A6F0" w14:textId="77777777" w:rsidR="006B4E0C" w:rsidRPr="00CC0C94" w:rsidRDefault="006B4E0C" w:rsidP="006B4E0C">
      <w:pPr>
        <w:pStyle w:val="B1"/>
        <w:rPr>
          <w:lang w:val="en-US" w:eastAsia="ko-KR"/>
        </w:rPr>
      </w:pPr>
      <w:r w:rsidRPr="00CC0C94">
        <w:rPr>
          <w:rFonts w:hint="eastAsia"/>
          <w:lang w:val="en-US" w:eastAsia="ko-KR"/>
        </w:rPr>
        <w:t>a)</w:t>
      </w:r>
      <w:r w:rsidRPr="00CC0C94">
        <w:rPr>
          <w:lang w:val="en-US" w:eastAsia="ko-KR"/>
        </w:rPr>
        <w:tab/>
      </w:r>
      <w:r w:rsidRPr="00CC0C94">
        <w:rPr>
          <w:rFonts w:hint="eastAsia"/>
          <w:lang w:val="en-US" w:eastAsia="ko-KR"/>
        </w:rPr>
        <w:t>Expiry of timer T348</w:t>
      </w:r>
      <w:r w:rsidRPr="00CC0C94">
        <w:rPr>
          <w:lang w:val="en-US" w:eastAsia="ko-KR"/>
        </w:rPr>
        <w:t>1</w:t>
      </w:r>
      <w:r w:rsidRPr="00CC0C94">
        <w:rPr>
          <w:rFonts w:hint="eastAsia"/>
          <w:lang w:val="en-US" w:eastAsia="ko-KR"/>
        </w:rPr>
        <w:t>:</w:t>
      </w:r>
    </w:p>
    <w:p w14:paraId="5E55ED46" w14:textId="77777777" w:rsidR="006B4E0C" w:rsidRPr="00CC0C94" w:rsidRDefault="006B4E0C" w:rsidP="006B4E0C">
      <w:pPr>
        <w:pStyle w:val="B1"/>
      </w:pPr>
      <w:r w:rsidRPr="00CC0C94">
        <w:tab/>
      </w:r>
      <w:r w:rsidRPr="00CC0C94">
        <w:rPr>
          <w:rFonts w:hint="eastAsia"/>
        </w:rPr>
        <w:t>On the first expiry of the timer T348</w:t>
      </w:r>
      <w:r w:rsidRPr="00CC0C94">
        <w:t>1</w:t>
      </w:r>
      <w:r w:rsidRPr="00CC0C94">
        <w:rPr>
          <w:rFonts w:hint="eastAsia"/>
        </w:rPr>
        <w:t xml:space="preserve">, the UE shall resend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rFonts w:hint="eastAsia"/>
        </w:rPr>
        <w:t xml:space="preserve">BEARER RESOURCE </w:t>
      </w:r>
      <w:r w:rsidRPr="00CC0C94">
        <w:t>MODIFI</w:t>
      </w:r>
      <w:r w:rsidRPr="00CC0C94">
        <w:rPr>
          <w:rFonts w:hint="eastAsia"/>
        </w:rPr>
        <w:t>CATION REQUEST and shall reset and restart timer T348</w:t>
      </w:r>
      <w:r w:rsidRPr="00CC0C94">
        <w:t>1</w:t>
      </w:r>
      <w:r w:rsidRPr="00CC0C94">
        <w:rPr>
          <w:rFonts w:hint="eastAsia"/>
        </w:rPr>
        <w:t>. This retransmission is repeated four times, i.e. on the fi</w:t>
      </w:r>
      <w:r w:rsidRPr="00CC0C94">
        <w:rPr>
          <w:rFonts w:hint="eastAsia"/>
          <w:lang w:eastAsia="ko-KR"/>
        </w:rPr>
        <w:t>f</w:t>
      </w:r>
      <w:r w:rsidRPr="00CC0C94">
        <w:rPr>
          <w:rFonts w:hint="eastAsia"/>
        </w:rPr>
        <w:t>th expiry of timer T348</w:t>
      </w:r>
      <w:r w:rsidRPr="00CC0C94">
        <w:t>1</w:t>
      </w:r>
      <w:r w:rsidRPr="00CC0C94">
        <w:rPr>
          <w:rFonts w:hint="eastAsia"/>
        </w:rPr>
        <w:t>, the UE shall abort the p</w:t>
      </w:r>
      <w:r w:rsidRPr="00CC0C94">
        <w:t>r</w:t>
      </w:r>
      <w:r w:rsidRPr="00CC0C94">
        <w:rPr>
          <w:rFonts w:hint="eastAsia"/>
        </w:rPr>
        <w:t xml:space="preserve">ocedure, release the </w:t>
      </w:r>
      <w:proofErr w:type="spellStart"/>
      <w:r w:rsidRPr="00CC0C94">
        <w:rPr>
          <w:rFonts w:hint="eastAsia"/>
        </w:rPr>
        <w:t>PTI</w:t>
      </w:r>
      <w:proofErr w:type="spellEnd"/>
      <w:r w:rsidRPr="00CC0C94">
        <w:rPr>
          <w:rFonts w:hint="eastAsia"/>
        </w:rPr>
        <w:t xml:space="preserve"> allocated for this activation and enter the state PROCEDURE TRANSACTION INACTIVE. In addition</w:t>
      </w:r>
      <w:r w:rsidRPr="00CC0C94">
        <w:t>,</w:t>
      </w:r>
      <w:r w:rsidRPr="00CC0C94">
        <w:rPr>
          <w:rFonts w:hint="eastAsia"/>
        </w:rPr>
        <w:t xml:space="preserve"> if the UE had initiated resource release for all the </w:t>
      </w:r>
      <w:r w:rsidRPr="00CC0C94">
        <w:t xml:space="preserve">traffic flows </w:t>
      </w:r>
      <w:r w:rsidRPr="00CC0C94">
        <w:rPr>
          <w:rFonts w:hint="eastAsia"/>
        </w:rPr>
        <w:t xml:space="preserve">for the bearer, it shall deactivate the </w:t>
      </w:r>
      <w:r w:rsidRPr="00CC0C94">
        <w:rPr>
          <w:rFonts w:hint="eastAsia"/>
          <w:lang w:eastAsia="ko-KR"/>
        </w:rPr>
        <w:t>EPS</w:t>
      </w:r>
      <w:r w:rsidRPr="00CC0C94">
        <w:rPr>
          <w:rFonts w:hint="eastAsia"/>
        </w:rPr>
        <w:t xml:space="preserve"> bearer context</w:t>
      </w:r>
      <w:r w:rsidRPr="00CC0C94">
        <w:t xml:space="preserve"> locally </w:t>
      </w:r>
      <w:r w:rsidRPr="00CC0C94">
        <w:rPr>
          <w:rFonts w:hint="eastAsia"/>
        </w:rPr>
        <w:t xml:space="preserve">without peer-to-peer signalling between the UE and the </w:t>
      </w:r>
      <w:proofErr w:type="spellStart"/>
      <w:r w:rsidRPr="00CC0C94">
        <w:rPr>
          <w:rFonts w:hint="eastAsia"/>
        </w:rPr>
        <w:t>MME.</w:t>
      </w:r>
      <w:proofErr w:type="spellEnd"/>
      <w:r w:rsidRPr="00CC0C94">
        <w:t xml:space="preserve"> In order to synchronize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the </w:t>
      </w:r>
      <w:r w:rsidRPr="00CC0C94">
        <w:rPr>
          <w:rFonts w:hint="eastAsia"/>
          <w:lang w:eastAsia="ja-JP"/>
        </w:rPr>
        <w:t>EPS</w:t>
      </w:r>
      <w:r w:rsidRPr="00CC0C94">
        <w:t xml:space="preserve"> bearer context status with the MME, on indication of "back to E-</w:t>
      </w:r>
      <w:proofErr w:type="spellStart"/>
      <w:r w:rsidRPr="00CC0C94">
        <w:t>UTRAN</w:t>
      </w:r>
      <w:proofErr w:type="spellEnd"/>
      <w:r w:rsidRPr="00CC0C94">
        <w:t xml:space="preserve"> coverage" from the lower layers, the UE shall send a</w:t>
      </w:r>
      <w:r w:rsidRPr="00CC0C94">
        <w:rPr>
          <w:rFonts w:hint="eastAsia"/>
          <w:lang w:eastAsia="ja-JP"/>
        </w:rPr>
        <w:t xml:space="preserve"> TRACKING AREA UPDATE REQUEST</w:t>
      </w:r>
      <w:r w:rsidRPr="00CC0C94">
        <w:t xml:space="preserve"> message </w:t>
      </w:r>
      <w:r w:rsidRPr="00CC0C94">
        <w:rPr>
          <w:lang w:eastAsia="ja-JP"/>
        </w:rPr>
        <w:t>that includes the EPS bearer context status IE</w:t>
      </w:r>
      <w:r w:rsidRPr="00CC0C94">
        <w:t xml:space="preserve"> to the </w:t>
      </w:r>
      <w:proofErr w:type="spellStart"/>
      <w:r w:rsidRPr="00CC0C94">
        <w:t>MME.</w:t>
      </w:r>
      <w:proofErr w:type="spellEnd"/>
    </w:p>
    <w:p w14:paraId="217C7717" w14:textId="77777777" w:rsidR="006B4E0C" w:rsidRPr="00CC0C94" w:rsidRDefault="006B4E0C" w:rsidP="006B4E0C">
      <w:pPr>
        <w:pStyle w:val="B1"/>
        <w:rPr>
          <w:lang w:eastAsia="zh-CN"/>
        </w:rPr>
      </w:pPr>
      <w:r w:rsidRPr="00CC0C94">
        <w:t>b)</w:t>
      </w:r>
      <w:r w:rsidRPr="00CC0C94">
        <w:tab/>
      </w:r>
      <w:r w:rsidRPr="00CC0C94">
        <w:rPr>
          <w:lang w:eastAsia="zh-CN"/>
        </w:rPr>
        <w:t>Unknown EPS bearer context</w:t>
      </w:r>
    </w:p>
    <w:p w14:paraId="3EF16CF8" w14:textId="77777777" w:rsidR="006B4E0C" w:rsidRPr="00CC0C94" w:rsidRDefault="006B4E0C" w:rsidP="006B4E0C">
      <w:pPr>
        <w:pStyle w:val="B1"/>
        <w:rPr>
          <w:lang w:eastAsia="zh-CN"/>
        </w:rPr>
      </w:pPr>
      <w:r w:rsidRPr="00CC0C94">
        <w:rPr>
          <w:lang w:eastAsia="zh-CN"/>
        </w:rPr>
        <w:tab/>
        <w:t>U</w:t>
      </w:r>
      <w:r w:rsidRPr="00CC0C94">
        <w:rPr>
          <w:rFonts w:hint="eastAsia"/>
          <w:lang w:eastAsia="zh-CN"/>
        </w:rPr>
        <w:t xml:space="preserve">pon receipt of the </w:t>
      </w:r>
      <w:r w:rsidRPr="00CC0C94">
        <w:t>BEARER RESOURCE MODIFICATION REJECT</w:t>
      </w:r>
      <w:r w:rsidRPr="00CC0C94">
        <w:rPr>
          <w:rFonts w:hint="eastAsia"/>
          <w:lang w:eastAsia="zh-CN"/>
        </w:rPr>
        <w:t xml:space="preserve"> message</w:t>
      </w:r>
      <w:r w:rsidRPr="00CC0C94">
        <w:rPr>
          <w:lang w:eastAsia="zh-CN"/>
        </w:rPr>
        <w:t xml:space="preserve"> including ESM cause #43 "</w:t>
      </w:r>
      <w:r w:rsidRPr="00CC0C94">
        <w:rPr>
          <w:rFonts w:hint="eastAsia"/>
          <w:lang w:eastAsia="zh-CN"/>
        </w:rPr>
        <w:t>i</w:t>
      </w:r>
      <w:r w:rsidRPr="00CC0C94">
        <w:rPr>
          <w:lang w:eastAsia="zh-CN"/>
        </w:rPr>
        <w:t xml:space="preserve">nvalid EPS bearer identity", the UE shall </w:t>
      </w:r>
      <w:r w:rsidRPr="00CC0C94">
        <w:t xml:space="preserve">deactivate the existing </w:t>
      </w:r>
      <w:r w:rsidRPr="00CC0C94">
        <w:rPr>
          <w:lang w:eastAsia="zh-CN"/>
        </w:rPr>
        <w:t>EPS bearer context</w:t>
      </w:r>
      <w:r w:rsidRPr="00CC0C94">
        <w:t xml:space="preserve"> locally </w:t>
      </w:r>
      <w:r w:rsidRPr="00CC0C94">
        <w:rPr>
          <w:rFonts w:hint="eastAsia"/>
        </w:rPr>
        <w:t>without peer-to-peer signalling between the UE and the MME</w:t>
      </w:r>
      <w:r>
        <w:t xml:space="preserve"> and shall stop the timer T3481</w:t>
      </w:r>
      <w:r w:rsidRPr="00CC0C94">
        <w:rPr>
          <w:lang w:eastAsia="zh-CN"/>
        </w:rPr>
        <w:t>.</w:t>
      </w:r>
    </w:p>
    <w:p w14:paraId="4EEE4819" w14:textId="77777777" w:rsidR="006B4E0C" w:rsidRPr="00CC0C94" w:rsidRDefault="006B4E0C" w:rsidP="006B4E0C">
      <w:pPr>
        <w:pStyle w:val="B1"/>
      </w:pPr>
      <w:r w:rsidRPr="00CC0C94">
        <w:t>c)</w:t>
      </w:r>
      <w:r w:rsidRPr="00CC0C94">
        <w:tab/>
        <w:t xml:space="preserve">Collision of </w:t>
      </w:r>
      <w:r w:rsidRPr="00CC0C94">
        <w:rPr>
          <w:rFonts w:hint="eastAsia"/>
          <w:lang w:eastAsia="ko-KR"/>
        </w:rPr>
        <w:t xml:space="preserve">a </w:t>
      </w:r>
      <w:r w:rsidRPr="00CC0C94">
        <w:t xml:space="preserve">UE requested bearer resource modification procedure and </w:t>
      </w:r>
      <w:r w:rsidRPr="00CC0C94">
        <w:rPr>
          <w:rFonts w:hint="eastAsia"/>
          <w:lang w:eastAsia="ko-KR"/>
        </w:rPr>
        <w:t>a</w:t>
      </w:r>
      <w:r w:rsidRPr="00CC0C94">
        <w:rPr>
          <w:lang w:eastAsia="ko-KR"/>
        </w:rPr>
        <w:t>n</w:t>
      </w:r>
      <w:r w:rsidRPr="00CC0C94">
        <w:rPr>
          <w:rFonts w:hint="eastAsia"/>
          <w:lang w:eastAsia="ko-KR"/>
        </w:rPr>
        <w:t xml:space="preserve"> </w:t>
      </w:r>
      <w:r w:rsidRPr="00CC0C94">
        <w:t>EPS bearer context deactivation procedure.</w:t>
      </w:r>
    </w:p>
    <w:p w14:paraId="2650D767" w14:textId="01CEB94F" w:rsidR="006B4E0C" w:rsidRPr="00CC0C94" w:rsidRDefault="006B4E0C" w:rsidP="006B4E0C">
      <w:pPr>
        <w:pStyle w:val="B1"/>
      </w:pPr>
      <w:r w:rsidRPr="00CC0C94">
        <w:tab/>
      </w:r>
      <w:r w:rsidRPr="00CC0C94">
        <w:rPr>
          <w:rFonts w:hint="eastAsia"/>
        </w:rPr>
        <w:t xml:space="preserve">When the UE receives </w:t>
      </w:r>
      <w:r w:rsidRPr="00CC0C94">
        <w:t>a DEACTIVATE EPS BEARER CONTEXT REQUEST</w:t>
      </w:r>
      <w:r w:rsidRPr="00CC0C94">
        <w:rPr>
          <w:rFonts w:hint="eastAsia"/>
        </w:rPr>
        <w:t xml:space="preserve"> </w:t>
      </w:r>
      <w:r w:rsidRPr="00CC0C94">
        <w:t xml:space="preserve">message </w:t>
      </w:r>
      <w:r w:rsidRPr="00CC0C94">
        <w:rPr>
          <w:rFonts w:hint="eastAsia"/>
        </w:rPr>
        <w:t xml:space="preserve">during the </w:t>
      </w:r>
      <w:r w:rsidRPr="00CC0C94">
        <w:t>b</w:t>
      </w:r>
      <w:r w:rsidRPr="00CC0C94">
        <w:rPr>
          <w:rFonts w:hint="eastAsia"/>
        </w:rPr>
        <w:t xml:space="preserve">earer resource </w:t>
      </w:r>
      <w:r w:rsidRPr="00CC0C94">
        <w:t>modification</w:t>
      </w:r>
      <w:r w:rsidRPr="00CC0C94">
        <w:rPr>
          <w:rFonts w:hint="eastAsia"/>
        </w:rPr>
        <w:t xml:space="preserve"> procedure, and the EPS bearer </w:t>
      </w:r>
      <w:r w:rsidRPr="00CC0C94">
        <w:rPr>
          <w:rFonts w:hint="eastAsia"/>
          <w:lang w:eastAsia="ko-KR"/>
        </w:rPr>
        <w:t xml:space="preserve">identity </w:t>
      </w:r>
      <w:r w:rsidRPr="00CC0C94">
        <w:t xml:space="preserve">indicated in </w:t>
      </w:r>
      <w:r w:rsidRPr="00CC0C94">
        <w:rPr>
          <w:rFonts w:hint="eastAsia"/>
        </w:rPr>
        <w:t xml:space="preserve">the DEACTIVATE EPS BEARER CONTEXT REQUEST message </w:t>
      </w:r>
      <w:r w:rsidRPr="00CC0C94">
        <w:t xml:space="preserve">is a EPS bearer context </w:t>
      </w:r>
      <w:r w:rsidRPr="00CC0C94">
        <w:rPr>
          <w:rFonts w:hint="eastAsia"/>
        </w:rPr>
        <w:t xml:space="preserve">the </w:t>
      </w:r>
      <w:r w:rsidRPr="00CC0C94">
        <w:t>UE indicated in the UE requested bearer resource modification procedure</w:t>
      </w:r>
      <w:r w:rsidRPr="00CC0C94">
        <w:rPr>
          <w:rFonts w:hint="eastAsia"/>
        </w:rPr>
        <w:t>,</w:t>
      </w:r>
      <w:r w:rsidRPr="00CC0C94">
        <w:rPr>
          <w:rFonts w:hint="eastAsia"/>
          <w:lang w:eastAsia="ko-KR"/>
        </w:rPr>
        <w:t xml:space="preserve"> then</w:t>
      </w:r>
      <w:r w:rsidRPr="00CC0C94">
        <w:rPr>
          <w:rFonts w:hint="eastAsia"/>
        </w:rPr>
        <w:t xml:space="preserve"> the UE shall </w:t>
      </w:r>
      <w:r w:rsidRPr="00CC0C94">
        <w:t xml:space="preserve">abort the </w:t>
      </w:r>
      <w:r w:rsidRPr="00CC0C94">
        <w:rPr>
          <w:rFonts w:hint="eastAsia"/>
          <w:lang w:eastAsia="ko-KR"/>
        </w:rPr>
        <w:t xml:space="preserve">UE requested </w:t>
      </w:r>
      <w:r w:rsidRPr="00CC0C94">
        <w:t>b</w:t>
      </w:r>
      <w:r w:rsidRPr="00CC0C94">
        <w:rPr>
          <w:rFonts w:hint="eastAsia"/>
        </w:rPr>
        <w:t xml:space="preserve">earer resource </w:t>
      </w:r>
      <w:r w:rsidRPr="00CC0C94">
        <w:t>modification</w:t>
      </w:r>
      <w:r w:rsidRPr="00CC0C94">
        <w:rPr>
          <w:rFonts w:hint="eastAsia"/>
        </w:rPr>
        <w:t xml:space="preserve"> procedure</w:t>
      </w:r>
      <w:r w:rsidRPr="00CC0C94">
        <w:t xml:space="preserve"> and </w:t>
      </w:r>
      <w:r>
        <w:t>shall stop the timer T</w:t>
      </w:r>
      <w:ins w:id="19" w:author="OPPO_Haorui" w:date="2021-01-14T14:17:00Z">
        <w:r>
          <w:t>3481</w:t>
        </w:r>
      </w:ins>
      <w:del w:id="20" w:author="OPPO_Haorui" w:date="2021-01-14T14:17:00Z">
        <w:r w:rsidDel="006B4E0C">
          <w:delText>2381</w:delText>
        </w:r>
      </w:del>
      <w:r>
        <w:t xml:space="preserve"> and </w:t>
      </w:r>
      <w:r w:rsidRPr="00CC0C94">
        <w:t>proceed with the EPS bearer context deactivation procedure.</w:t>
      </w:r>
    </w:p>
    <w:p w14:paraId="0664489D" w14:textId="77777777" w:rsidR="006B4E0C" w:rsidRPr="00CC0C94" w:rsidRDefault="006B4E0C" w:rsidP="006B4E0C">
      <w:pPr>
        <w:pStyle w:val="B1"/>
        <w:rPr>
          <w:lang w:eastAsia="zh-CN"/>
        </w:rPr>
      </w:pPr>
      <w:r w:rsidRPr="00CC0C94">
        <w:t>d)</w:t>
      </w:r>
      <w:r w:rsidRPr="00CC0C94">
        <w:tab/>
        <w:t>Rejection of a UE requested bearer resource modification procedure when the UE has initiated the procedure to release all traffic flows for the bearer</w:t>
      </w:r>
    </w:p>
    <w:p w14:paraId="4AC0A6E7" w14:textId="5042595E" w:rsidR="006B4E0C" w:rsidRDefault="006B4E0C" w:rsidP="006B4E0C">
      <w:pPr>
        <w:jc w:val="center"/>
        <w:rPr>
          <w:highlight w:val="yellow"/>
          <w:lang w:eastAsia="zh-CN"/>
        </w:rPr>
      </w:pPr>
      <w:r w:rsidRPr="00CC0C94">
        <w:rPr>
          <w:lang w:eastAsia="zh-CN"/>
        </w:rPr>
        <w:tab/>
      </w:r>
      <w:r w:rsidRPr="00CC0C94">
        <w:t>Upon receipt of a BEARER RESOURCE MODIFICATION REJECT message with ESM cause value #31 "request rejected, unspecified", if</w:t>
      </w:r>
      <w:r w:rsidRPr="00CC0C94">
        <w:rPr>
          <w:rFonts w:hint="eastAsia"/>
        </w:rPr>
        <w:t xml:space="preserve"> the UE had initiated resource release for all the </w:t>
      </w:r>
      <w:r w:rsidRPr="00CC0C94">
        <w:t xml:space="preserve">traffic flows </w:t>
      </w:r>
      <w:r w:rsidRPr="00CC0C94">
        <w:rPr>
          <w:rFonts w:hint="eastAsia"/>
        </w:rPr>
        <w:t xml:space="preserve">for the bearer, it shall deactivate the </w:t>
      </w:r>
      <w:r w:rsidRPr="00CC0C94">
        <w:rPr>
          <w:rFonts w:hint="eastAsia"/>
          <w:lang w:eastAsia="ko-KR"/>
        </w:rPr>
        <w:t>EPS</w:t>
      </w:r>
      <w:r w:rsidRPr="00CC0C94">
        <w:rPr>
          <w:rFonts w:hint="eastAsia"/>
        </w:rPr>
        <w:t xml:space="preserve"> bearer context</w:t>
      </w:r>
      <w:r w:rsidRPr="00CC0C94">
        <w:t xml:space="preserve"> locally </w:t>
      </w:r>
      <w:r w:rsidRPr="00CC0C94">
        <w:rPr>
          <w:rFonts w:hint="eastAsia"/>
        </w:rPr>
        <w:t>without peer-to-peer signalling between the UE and the MME</w:t>
      </w:r>
      <w:r>
        <w:t xml:space="preserve"> and shall stop the timer T3481</w:t>
      </w:r>
      <w:r w:rsidRPr="00CC0C94">
        <w:rPr>
          <w:rFonts w:hint="eastAsia"/>
        </w:rPr>
        <w:t>.</w:t>
      </w:r>
      <w:r w:rsidRPr="00CC0C94">
        <w:t xml:space="preserve"> In order to synchronize</w:t>
      </w:r>
      <w:r w:rsidRPr="00CC0C94">
        <w:rPr>
          <w:rFonts w:hint="eastAsia"/>
          <w:lang w:eastAsia="ja-JP"/>
        </w:rPr>
        <w:t xml:space="preserve"> </w:t>
      </w:r>
      <w:r w:rsidRPr="00CC0C94">
        <w:t xml:space="preserve">the </w:t>
      </w:r>
      <w:r w:rsidRPr="00CC0C94">
        <w:rPr>
          <w:rFonts w:hint="eastAsia"/>
          <w:lang w:eastAsia="ja-JP"/>
        </w:rPr>
        <w:t>EPS</w:t>
      </w:r>
      <w:r w:rsidRPr="00CC0C94">
        <w:t xml:space="preserve"> bearer context status with the MME, the UE may send a</w:t>
      </w:r>
      <w:r w:rsidRPr="00CC0C94">
        <w:rPr>
          <w:rFonts w:hint="eastAsia"/>
          <w:lang w:eastAsia="ja-JP"/>
        </w:rPr>
        <w:t xml:space="preserve"> TRACKING AREA UPDATE REQUEST</w:t>
      </w:r>
      <w:r w:rsidRPr="00CC0C94">
        <w:t xml:space="preserve"> message </w:t>
      </w:r>
      <w:r w:rsidRPr="00CC0C94">
        <w:rPr>
          <w:lang w:eastAsia="ja-JP"/>
        </w:rPr>
        <w:t>that includes the EPS bearer context status IE</w:t>
      </w:r>
      <w:r w:rsidRPr="00CC0C94">
        <w:t xml:space="preserve"> to the </w:t>
      </w:r>
      <w:proofErr w:type="spellStart"/>
      <w:r w:rsidRPr="00CC0C94">
        <w:t>MME.</w:t>
      </w:r>
      <w:proofErr w:type="spellEnd"/>
    </w:p>
    <w:p w14:paraId="227D9612" w14:textId="68E59637" w:rsidR="004C190B" w:rsidRDefault="006F4145" w:rsidP="00724B68">
      <w:pPr>
        <w:jc w:val="center"/>
        <w:rPr>
          <w:lang w:eastAsia="zh-CN"/>
        </w:rPr>
      </w:pPr>
      <w:r w:rsidRPr="00724B68">
        <w:rPr>
          <w:rFonts w:hint="eastAsia"/>
          <w:highlight w:val="yellow"/>
          <w:lang w:eastAsia="zh-CN"/>
        </w:rPr>
        <w:t>*</w:t>
      </w:r>
      <w:r w:rsidRPr="00724B68">
        <w:rPr>
          <w:highlight w:val="yellow"/>
          <w:lang w:eastAsia="zh-CN"/>
        </w:rPr>
        <w:t xml:space="preserve">**** </w:t>
      </w:r>
      <w:r>
        <w:rPr>
          <w:highlight w:val="yellow"/>
          <w:lang w:eastAsia="zh-CN"/>
        </w:rPr>
        <w:t>End</w:t>
      </w:r>
      <w:r w:rsidRPr="00724B68">
        <w:rPr>
          <w:highlight w:val="yellow"/>
          <w:lang w:eastAsia="zh-CN"/>
        </w:rPr>
        <w:t xml:space="preserve"> of change</w:t>
      </w:r>
      <w:r>
        <w:rPr>
          <w:highlight w:val="yellow"/>
          <w:lang w:eastAsia="zh-CN"/>
        </w:rPr>
        <w:t>s</w:t>
      </w:r>
      <w:r w:rsidRPr="00724B68">
        <w:rPr>
          <w:highlight w:val="yellow"/>
          <w:lang w:eastAsia="zh-CN"/>
        </w:rPr>
        <w:t xml:space="preserve"> *****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2BE9B4DF" w14:textId="77777777" w:rsidR="006F4145" w:rsidRPr="004C190B" w:rsidRDefault="006F4145" w:rsidP="00724B68">
      <w:pPr>
        <w:jc w:val="center"/>
        <w:rPr>
          <w:lang w:eastAsia="zh-CN"/>
        </w:rPr>
      </w:pPr>
    </w:p>
    <w:sectPr w:rsidR="006F4145" w:rsidRPr="004C190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680CA" w14:textId="77777777" w:rsidR="00CB69BF" w:rsidRDefault="00CB69BF">
      <w:r>
        <w:separator/>
      </w:r>
    </w:p>
  </w:endnote>
  <w:endnote w:type="continuationSeparator" w:id="0">
    <w:p w14:paraId="436B85EB" w14:textId="77777777" w:rsidR="00CB69BF" w:rsidRDefault="00CB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02053" w14:textId="77777777" w:rsidR="00CB69BF" w:rsidRDefault="00CB69BF">
      <w:r>
        <w:separator/>
      </w:r>
    </w:p>
  </w:footnote>
  <w:footnote w:type="continuationSeparator" w:id="0">
    <w:p w14:paraId="3E0C6F18" w14:textId="77777777" w:rsidR="00CB69BF" w:rsidRDefault="00CB6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0B"/>
    <w:rsid w:val="00022E4A"/>
    <w:rsid w:val="00031B61"/>
    <w:rsid w:val="00047916"/>
    <w:rsid w:val="00084CA2"/>
    <w:rsid w:val="000A1F6F"/>
    <w:rsid w:val="000A6394"/>
    <w:rsid w:val="000B1A93"/>
    <w:rsid w:val="000B7FED"/>
    <w:rsid w:val="000C038A"/>
    <w:rsid w:val="000C6598"/>
    <w:rsid w:val="000D6462"/>
    <w:rsid w:val="001012EB"/>
    <w:rsid w:val="00104D71"/>
    <w:rsid w:val="00124E93"/>
    <w:rsid w:val="00125FF7"/>
    <w:rsid w:val="00143DCF"/>
    <w:rsid w:val="00144A39"/>
    <w:rsid w:val="00145D43"/>
    <w:rsid w:val="001538D6"/>
    <w:rsid w:val="00185EEA"/>
    <w:rsid w:val="00192C46"/>
    <w:rsid w:val="001A08B3"/>
    <w:rsid w:val="001A7B60"/>
    <w:rsid w:val="001B52F0"/>
    <w:rsid w:val="001B7A65"/>
    <w:rsid w:val="001D7CA5"/>
    <w:rsid w:val="001E41F3"/>
    <w:rsid w:val="00202509"/>
    <w:rsid w:val="0020555D"/>
    <w:rsid w:val="002068F3"/>
    <w:rsid w:val="00227EAD"/>
    <w:rsid w:val="00230865"/>
    <w:rsid w:val="0026004D"/>
    <w:rsid w:val="002640DD"/>
    <w:rsid w:val="00275D12"/>
    <w:rsid w:val="002819F7"/>
    <w:rsid w:val="00284FEB"/>
    <w:rsid w:val="002860C4"/>
    <w:rsid w:val="00287B77"/>
    <w:rsid w:val="002939B8"/>
    <w:rsid w:val="002A1ABE"/>
    <w:rsid w:val="002B5741"/>
    <w:rsid w:val="002D21EB"/>
    <w:rsid w:val="002F4E5A"/>
    <w:rsid w:val="00301BED"/>
    <w:rsid w:val="00305409"/>
    <w:rsid w:val="00322C9D"/>
    <w:rsid w:val="00334B51"/>
    <w:rsid w:val="00347854"/>
    <w:rsid w:val="003564ED"/>
    <w:rsid w:val="00356DE6"/>
    <w:rsid w:val="003609EF"/>
    <w:rsid w:val="0036231A"/>
    <w:rsid w:val="00363DF6"/>
    <w:rsid w:val="003674C0"/>
    <w:rsid w:val="00374DD4"/>
    <w:rsid w:val="0037512B"/>
    <w:rsid w:val="003A73AF"/>
    <w:rsid w:val="003B130E"/>
    <w:rsid w:val="003D7DED"/>
    <w:rsid w:val="003E0579"/>
    <w:rsid w:val="003E1A36"/>
    <w:rsid w:val="003F3E07"/>
    <w:rsid w:val="00404A9D"/>
    <w:rsid w:val="00410371"/>
    <w:rsid w:val="004133B6"/>
    <w:rsid w:val="004242F1"/>
    <w:rsid w:val="004328F5"/>
    <w:rsid w:val="004348EE"/>
    <w:rsid w:val="00445807"/>
    <w:rsid w:val="00457F83"/>
    <w:rsid w:val="0046512D"/>
    <w:rsid w:val="00467A96"/>
    <w:rsid w:val="00474EAF"/>
    <w:rsid w:val="004927D8"/>
    <w:rsid w:val="004A6835"/>
    <w:rsid w:val="004B75B7"/>
    <w:rsid w:val="004C190B"/>
    <w:rsid w:val="004E1669"/>
    <w:rsid w:val="004F31EF"/>
    <w:rsid w:val="004F7508"/>
    <w:rsid w:val="00513316"/>
    <w:rsid w:val="0051580D"/>
    <w:rsid w:val="00522FAF"/>
    <w:rsid w:val="00547111"/>
    <w:rsid w:val="00550DD4"/>
    <w:rsid w:val="00570453"/>
    <w:rsid w:val="00573ED7"/>
    <w:rsid w:val="005865DC"/>
    <w:rsid w:val="00590E82"/>
    <w:rsid w:val="00592D74"/>
    <w:rsid w:val="00596358"/>
    <w:rsid w:val="005B25DA"/>
    <w:rsid w:val="005B7604"/>
    <w:rsid w:val="005E2C44"/>
    <w:rsid w:val="0061111C"/>
    <w:rsid w:val="00613282"/>
    <w:rsid w:val="00621188"/>
    <w:rsid w:val="006257ED"/>
    <w:rsid w:val="00677E82"/>
    <w:rsid w:val="006903EF"/>
    <w:rsid w:val="00695808"/>
    <w:rsid w:val="006B199B"/>
    <w:rsid w:val="006B2016"/>
    <w:rsid w:val="006B46FB"/>
    <w:rsid w:val="006B4900"/>
    <w:rsid w:val="006B4E0C"/>
    <w:rsid w:val="006B70D6"/>
    <w:rsid w:val="006E21FB"/>
    <w:rsid w:val="006F4145"/>
    <w:rsid w:val="00711075"/>
    <w:rsid w:val="00723E85"/>
    <w:rsid w:val="00724B68"/>
    <w:rsid w:val="00731B38"/>
    <w:rsid w:val="007358C5"/>
    <w:rsid w:val="00762F53"/>
    <w:rsid w:val="00792342"/>
    <w:rsid w:val="007977A8"/>
    <w:rsid w:val="007A491F"/>
    <w:rsid w:val="007A59B2"/>
    <w:rsid w:val="007B512A"/>
    <w:rsid w:val="007C2097"/>
    <w:rsid w:val="007D0686"/>
    <w:rsid w:val="007D6A07"/>
    <w:rsid w:val="007F5A57"/>
    <w:rsid w:val="007F7259"/>
    <w:rsid w:val="008040A8"/>
    <w:rsid w:val="008103DE"/>
    <w:rsid w:val="008279FA"/>
    <w:rsid w:val="00827CF1"/>
    <w:rsid w:val="008438B9"/>
    <w:rsid w:val="008626E7"/>
    <w:rsid w:val="008648FE"/>
    <w:rsid w:val="00870EE7"/>
    <w:rsid w:val="008823B7"/>
    <w:rsid w:val="008863B9"/>
    <w:rsid w:val="008A45A6"/>
    <w:rsid w:val="008B6F84"/>
    <w:rsid w:val="008F686C"/>
    <w:rsid w:val="009148DE"/>
    <w:rsid w:val="00930042"/>
    <w:rsid w:val="00941BFE"/>
    <w:rsid w:val="00941E30"/>
    <w:rsid w:val="00966784"/>
    <w:rsid w:val="00971107"/>
    <w:rsid w:val="009777D9"/>
    <w:rsid w:val="00991B88"/>
    <w:rsid w:val="009A5753"/>
    <w:rsid w:val="009A579D"/>
    <w:rsid w:val="009D70DA"/>
    <w:rsid w:val="009E2EA8"/>
    <w:rsid w:val="009E3297"/>
    <w:rsid w:val="009E6C24"/>
    <w:rsid w:val="009F6634"/>
    <w:rsid w:val="009F734F"/>
    <w:rsid w:val="00A10C2C"/>
    <w:rsid w:val="00A246B6"/>
    <w:rsid w:val="00A25C6D"/>
    <w:rsid w:val="00A3663D"/>
    <w:rsid w:val="00A47E70"/>
    <w:rsid w:val="00A50CF0"/>
    <w:rsid w:val="00A50F57"/>
    <w:rsid w:val="00A542A2"/>
    <w:rsid w:val="00A7671C"/>
    <w:rsid w:val="00A8269A"/>
    <w:rsid w:val="00A84C93"/>
    <w:rsid w:val="00AA2CBC"/>
    <w:rsid w:val="00AC5820"/>
    <w:rsid w:val="00AD1CD8"/>
    <w:rsid w:val="00AD7617"/>
    <w:rsid w:val="00AE7472"/>
    <w:rsid w:val="00AF1498"/>
    <w:rsid w:val="00AF4A39"/>
    <w:rsid w:val="00AF54C4"/>
    <w:rsid w:val="00AF7821"/>
    <w:rsid w:val="00B11793"/>
    <w:rsid w:val="00B258BB"/>
    <w:rsid w:val="00B67B97"/>
    <w:rsid w:val="00B733B3"/>
    <w:rsid w:val="00B75781"/>
    <w:rsid w:val="00B94EF9"/>
    <w:rsid w:val="00B968C8"/>
    <w:rsid w:val="00BA082E"/>
    <w:rsid w:val="00BA3EC5"/>
    <w:rsid w:val="00BA51D9"/>
    <w:rsid w:val="00BB5DFC"/>
    <w:rsid w:val="00BD279D"/>
    <w:rsid w:val="00BD5015"/>
    <w:rsid w:val="00BD6BB8"/>
    <w:rsid w:val="00BE2FA9"/>
    <w:rsid w:val="00BE70D2"/>
    <w:rsid w:val="00C23F1C"/>
    <w:rsid w:val="00C24117"/>
    <w:rsid w:val="00C3732E"/>
    <w:rsid w:val="00C62799"/>
    <w:rsid w:val="00C65682"/>
    <w:rsid w:val="00C66BA2"/>
    <w:rsid w:val="00C75CB0"/>
    <w:rsid w:val="00C838E7"/>
    <w:rsid w:val="00C95667"/>
    <w:rsid w:val="00C95985"/>
    <w:rsid w:val="00CB69BF"/>
    <w:rsid w:val="00CC3EBF"/>
    <w:rsid w:val="00CC5026"/>
    <w:rsid w:val="00CC68D0"/>
    <w:rsid w:val="00CD285D"/>
    <w:rsid w:val="00CE48CD"/>
    <w:rsid w:val="00D03F9A"/>
    <w:rsid w:val="00D06D51"/>
    <w:rsid w:val="00D24991"/>
    <w:rsid w:val="00D50255"/>
    <w:rsid w:val="00D5508A"/>
    <w:rsid w:val="00D654BF"/>
    <w:rsid w:val="00D66520"/>
    <w:rsid w:val="00DA3849"/>
    <w:rsid w:val="00DA4E57"/>
    <w:rsid w:val="00DC62CE"/>
    <w:rsid w:val="00DD28A0"/>
    <w:rsid w:val="00DE34CF"/>
    <w:rsid w:val="00DE53C8"/>
    <w:rsid w:val="00DE60A7"/>
    <w:rsid w:val="00E00A8E"/>
    <w:rsid w:val="00E13F3D"/>
    <w:rsid w:val="00E34898"/>
    <w:rsid w:val="00E5647B"/>
    <w:rsid w:val="00E60DBA"/>
    <w:rsid w:val="00E6794C"/>
    <w:rsid w:val="00E8079D"/>
    <w:rsid w:val="00EB09B7"/>
    <w:rsid w:val="00EB43D4"/>
    <w:rsid w:val="00EE34C3"/>
    <w:rsid w:val="00EE7D7C"/>
    <w:rsid w:val="00F10CCD"/>
    <w:rsid w:val="00F25D98"/>
    <w:rsid w:val="00F300FB"/>
    <w:rsid w:val="00F32959"/>
    <w:rsid w:val="00F4249F"/>
    <w:rsid w:val="00F44538"/>
    <w:rsid w:val="00F569A4"/>
    <w:rsid w:val="00F676F3"/>
    <w:rsid w:val="00F70D3B"/>
    <w:rsid w:val="00F96E6B"/>
    <w:rsid w:val="00FB6386"/>
    <w:rsid w:val="00FE4C1E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F10CC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10CC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761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D761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761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50DD4"/>
    <w:rPr>
      <w:lang w:val="en-GB" w:eastAsia="en-US" w:bidi="ar-SA"/>
    </w:rPr>
  </w:style>
  <w:style w:type="paragraph" w:customStyle="1" w:styleId="listbody">
    <w:name w:val="list body"/>
    <w:basedOn w:val="B1"/>
    <w:rsid w:val="00550DD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FChar">
    <w:name w:val="TF Char"/>
    <w:link w:val="TF"/>
    <w:rsid w:val="007F5A5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F5A57"/>
    <w:rPr>
      <w:rFonts w:ascii="Arial" w:hAnsi="Arial"/>
      <w:b/>
      <w:lang w:val="en-GB" w:eastAsia="en-US"/>
    </w:rPr>
  </w:style>
  <w:style w:type="character" w:customStyle="1" w:styleId="ad">
    <w:name w:val="批注文字 字符"/>
    <w:link w:val="ac"/>
    <w:rsid w:val="00C627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F4A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F4A3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F4A3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F4A39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334B51"/>
    <w:rPr>
      <w:lang w:val="en-GB"/>
    </w:rPr>
  </w:style>
  <w:style w:type="character" w:customStyle="1" w:styleId="EditorsNoteChar">
    <w:name w:val="Editor's Note Char"/>
    <w:link w:val="EditorsNote"/>
    <w:rsid w:val="004C190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8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64236A-FFAC-402A-9C93-26673DC79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37</cp:revision>
  <cp:lastPrinted>1899-12-31T23:00:00Z</cp:lastPrinted>
  <dcterms:created xsi:type="dcterms:W3CDTF">2020-10-28T01:50:00Z</dcterms:created>
  <dcterms:modified xsi:type="dcterms:W3CDTF">2021-02-18T02:47:00Z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